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F1364" w14:textId="20989243" w:rsidR="006B2F86" w:rsidRDefault="00ED5DE1" w:rsidP="00E71FC3">
      <w:pPr>
        <w:pStyle w:val="NoSpacing"/>
      </w:pPr>
      <w:r>
        <w:rPr>
          <w:u w:val="single"/>
        </w:rPr>
        <w:t>Robert RYPPON, the elder</w:t>
      </w:r>
      <w:r>
        <w:t xml:space="preserve">    </w:t>
      </w:r>
      <w:proofErr w:type="gramStart"/>
      <w:r>
        <w:t xml:space="preserve">   (</w:t>
      </w:r>
      <w:proofErr w:type="gramEnd"/>
      <w:r>
        <w:t>fl.1500)</w:t>
      </w:r>
    </w:p>
    <w:p w14:paraId="182FE6FD" w14:textId="4AA709FF" w:rsidR="00ED5DE1" w:rsidRDefault="00ED5DE1" w:rsidP="00E71FC3">
      <w:pPr>
        <w:pStyle w:val="NoSpacing"/>
      </w:pPr>
      <w:r>
        <w:t>of Lee, Kent.</w:t>
      </w:r>
    </w:p>
    <w:p w14:paraId="0537672A" w14:textId="397D5C79" w:rsidR="00ED5DE1" w:rsidRDefault="00ED5DE1" w:rsidP="00E71FC3">
      <w:pPr>
        <w:pStyle w:val="NoSpacing"/>
      </w:pPr>
    </w:p>
    <w:p w14:paraId="195159DD" w14:textId="60F126D6" w:rsidR="00ED5DE1" w:rsidRDefault="00ED5DE1" w:rsidP="00E71FC3">
      <w:pPr>
        <w:pStyle w:val="NoSpacing"/>
      </w:pPr>
    </w:p>
    <w:p w14:paraId="1E6BB862" w14:textId="3F6BB736" w:rsidR="00ED5DE1" w:rsidRDefault="00ED5DE1" w:rsidP="00E71FC3">
      <w:pPr>
        <w:pStyle w:val="NoSpacing"/>
      </w:pPr>
      <w:r>
        <w:tab/>
        <w:t>1500</w:t>
      </w:r>
      <w:r>
        <w:tab/>
        <w:t xml:space="preserve">He made his Will in which he asked to be buried in the south side of the </w:t>
      </w:r>
    </w:p>
    <w:p w14:paraId="226074A1" w14:textId="75305830" w:rsidR="00ED5DE1" w:rsidRDefault="00ED5DE1" w:rsidP="00E71FC3">
      <w:pPr>
        <w:pStyle w:val="NoSpacing"/>
      </w:pPr>
      <w:r>
        <w:tab/>
      </w:r>
      <w:r>
        <w:tab/>
        <w:t>chancel of the church.</w:t>
      </w:r>
    </w:p>
    <w:p w14:paraId="5AB42F42" w14:textId="5B552AA8" w:rsidR="00ED5DE1" w:rsidRDefault="00ED5DE1" w:rsidP="00E71FC3">
      <w:pPr>
        <w:pStyle w:val="NoSpacing"/>
      </w:pPr>
      <w:r>
        <w:tab/>
      </w:r>
      <w:r>
        <w:tab/>
      </w:r>
      <w:r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p.45)</w:t>
      </w:r>
    </w:p>
    <w:p w14:paraId="6D525D66" w14:textId="0BD60140" w:rsidR="00ED5DE1" w:rsidRDefault="00ED5DE1" w:rsidP="00E71FC3">
      <w:pPr>
        <w:pStyle w:val="NoSpacing"/>
      </w:pPr>
    </w:p>
    <w:p w14:paraId="2BFABD02" w14:textId="4D31B783" w:rsidR="00ED5DE1" w:rsidRDefault="00ED5DE1" w:rsidP="00E71FC3">
      <w:pPr>
        <w:pStyle w:val="NoSpacing"/>
      </w:pPr>
    </w:p>
    <w:p w14:paraId="075A08DD" w14:textId="0D5A5149" w:rsidR="00ED5DE1" w:rsidRPr="00ED5DE1" w:rsidRDefault="00ED5DE1" w:rsidP="00E71FC3">
      <w:pPr>
        <w:pStyle w:val="NoSpacing"/>
      </w:pPr>
      <w:r>
        <w:t>8 March 2019</w:t>
      </w:r>
      <w:bookmarkStart w:id="0" w:name="_GoBack"/>
      <w:bookmarkEnd w:id="0"/>
    </w:p>
    <w:sectPr w:rsidR="00ED5DE1" w:rsidRPr="00ED5D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9BD2D" w14:textId="77777777" w:rsidR="00ED5DE1" w:rsidRDefault="00ED5DE1" w:rsidP="00E71FC3">
      <w:pPr>
        <w:spacing w:after="0" w:line="240" w:lineRule="auto"/>
      </w:pPr>
      <w:r>
        <w:separator/>
      </w:r>
    </w:p>
  </w:endnote>
  <w:endnote w:type="continuationSeparator" w:id="0">
    <w:p w14:paraId="52B3F1F5" w14:textId="77777777" w:rsidR="00ED5DE1" w:rsidRDefault="00ED5D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FC58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40BA5" w14:textId="77777777" w:rsidR="00ED5DE1" w:rsidRDefault="00ED5DE1" w:rsidP="00E71FC3">
      <w:pPr>
        <w:spacing w:after="0" w:line="240" w:lineRule="auto"/>
      </w:pPr>
      <w:r>
        <w:separator/>
      </w:r>
    </w:p>
  </w:footnote>
  <w:footnote w:type="continuationSeparator" w:id="0">
    <w:p w14:paraId="3305A7C9" w14:textId="77777777" w:rsidR="00ED5DE1" w:rsidRDefault="00ED5D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DE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5DE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D88D8"/>
  <w15:chartTrackingRefBased/>
  <w15:docId w15:val="{90B88CBF-CD1D-46B2-BA18-520BB5CEF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2019-03-08T15:11:00Z</dcterms:created>
  <dcterms:modified xsi:type="dcterms:W3CDTF">2019-03-08T15:13:00Z</dcterms:modified>
</cp:coreProperties>
</file>